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E0A45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</w:rPr>
        <w:t>William WHYTE</w:t>
      </w: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  </w:t>
      </w:r>
      <w:proofErr w:type="gramStart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(</w:t>
      </w:r>
      <w:proofErr w:type="gramEnd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fl.1483)</w:t>
      </w:r>
    </w:p>
    <w:p w14:paraId="358CDFB8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of East Bergholt, Suffolk. Butcher.</w:t>
      </w:r>
    </w:p>
    <w:p w14:paraId="786F69D6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653C2855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4FE42CCE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>1483</w:t>
      </w: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>John Leche(q.v.) brought a plaint of trespass and taking against him,</w:t>
      </w:r>
    </w:p>
    <w:p w14:paraId="7F97B233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 xml:space="preserve">John </w:t>
      </w:r>
      <w:proofErr w:type="spellStart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Poverell</w:t>
      </w:r>
      <w:proofErr w:type="spellEnd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(q.v.) and John </w:t>
      </w:r>
      <w:proofErr w:type="spellStart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Gyffard</w:t>
      </w:r>
      <w:proofErr w:type="spellEnd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(q.v.), </w:t>
      </w:r>
      <w:proofErr w:type="gramStart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all of</w:t>
      </w:r>
      <w:proofErr w:type="gramEnd"/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East Bergholt, Suffolk.</w:t>
      </w:r>
    </w:p>
    <w:p w14:paraId="799C46C9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r w:rsidRPr="00A8287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</w:t>
      </w:r>
      <w:hyperlink r:id="rId6" w:history="1">
        <w:r w:rsidRPr="00A82872">
          <w:rPr>
            <w:rStyle w:val="Hyperlink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</w:rPr>
          <w:t>http://aalt.law.uh.edu/Indices/CP40Indices/CP40no883Pl.htm</w:t>
        </w:r>
      </w:hyperlink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)</w:t>
      </w:r>
    </w:p>
    <w:p w14:paraId="7B547B63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730E743B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0C8DF199" w14:textId="77777777" w:rsidR="00A82872" w:rsidRPr="00A82872" w:rsidRDefault="00A82872" w:rsidP="00A8287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A82872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8 July 2021</w:t>
      </w:r>
    </w:p>
    <w:p w14:paraId="344BC480" w14:textId="77777777" w:rsidR="00BA00AB" w:rsidRPr="00A82872" w:rsidRDefault="00BA00AB" w:rsidP="009139A6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A00AB" w:rsidRPr="00A828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6DD6" w14:textId="77777777" w:rsidR="00A82872" w:rsidRDefault="00A82872" w:rsidP="009139A6">
      <w:r>
        <w:separator/>
      </w:r>
    </w:p>
  </w:endnote>
  <w:endnote w:type="continuationSeparator" w:id="0">
    <w:p w14:paraId="3C158FF9" w14:textId="77777777" w:rsidR="00A82872" w:rsidRDefault="00A828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C5E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A7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ED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3645" w14:textId="77777777" w:rsidR="00A82872" w:rsidRDefault="00A82872" w:rsidP="009139A6">
      <w:r>
        <w:separator/>
      </w:r>
    </w:p>
  </w:footnote>
  <w:footnote w:type="continuationSeparator" w:id="0">
    <w:p w14:paraId="125FA70B" w14:textId="77777777" w:rsidR="00A82872" w:rsidRDefault="00A828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B09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FB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97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72"/>
    <w:rsid w:val="000666E0"/>
    <w:rsid w:val="002510B7"/>
    <w:rsid w:val="005C130B"/>
    <w:rsid w:val="00826F5C"/>
    <w:rsid w:val="009139A6"/>
    <w:rsid w:val="009448BB"/>
    <w:rsid w:val="00A3176C"/>
    <w:rsid w:val="00A8287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B886D"/>
  <w15:chartTrackingRefBased/>
  <w15:docId w15:val="{1A990F60-5FFD-493A-AB91-8EFF232D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28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2021-08-15T08:09:00Z</dcterms:created>
  <dcterms:modified xsi:type="dcterms:W3CDTF">2021-08-15T08:10:00Z</dcterms:modified>
</cp:coreProperties>
</file>